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D2CC1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LATTON</w:t>
      </w:r>
      <w:r>
        <w:rPr>
          <w:rFonts w:ascii="Times New Roman" w:hAnsi="Times New Roman" w:cs="Times New Roman"/>
        </w:rPr>
        <w:t xml:space="preserve">       (fl.1484)</w:t>
      </w:r>
    </w:p>
    <w:p w14:paraId="515AB3B7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Upton, Berkshire. Gentleman.</w:t>
      </w:r>
    </w:p>
    <w:p w14:paraId="1FAD57E3" w14:textId="77777777" w:rsidR="00696A0A" w:rsidRDefault="00696A0A" w:rsidP="00696A0A">
      <w:pPr>
        <w:rPr>
          <w:rFonts w:ascii="Times New Roman" w:hAnsi="Times New Roman" w:cs="Times New Roman"/>
        </w:rPr>
      </w:pPr>
    </w:p>
    <w:p w14:paraId="5811623A" w14:textId="77777777" w:rsidR="00696A0A" w:rsidRDefault="00696A0A" w:rsidP="00696A0A">
      <w:pPr>
        <w:rPr>
          <w:rFonts w:ascii="Times New Roman" w:hAnsi="Times New Roman" w:cs="Times New Roman"/>
        </w:rPr>
      </w:pPr>
    </w:p>
    <w:p w14:paraId="72845A00" w14:textId="77777777" w:rsidR="00AB46E0" w:rsidRDefault="00AB46E0" w:rsidP="00AB46E0">
      <w:pPr>
        <w:pStyle w:val="NoSpacing"/>
      </w:pPr>
      <w:r>
        <w:tab/>
        <w:t>1477</w:t>
      </w:r>
      <w:r>
        <w:tab/>
        <w:t>Thomas Parker of London, ironmonger(q.v.), brought a plaint of debt against</w:t>
      </w:r>
    </w:p>
    <w:p w14:paraId="5A7DABAF" w14:textId="77777777" w:rsidR="00AB46E0" w:rsidRDefault="00AB46E0" w:rsidP="00AB46E0">
      <w:pPr>
        <w:pStyle w:val="NoSpacing"/>
      </w:pPr>
      <w:r>
        <w:tab/>
      </w:r>
      <w:r>
        <w:tab/>
        <w:t>him, John Banester of Checkenden, Oxon.(q.v.) and Richard Quydhampton</w:t>
      </w:r>
    </w:p>
    <w:p w14:paraId="27869EBC" w14:textId="137C860D" w:rsidR="00AB46E0" w:rsidRDefault="00AB46E0" w:rsidP="00AB46E0">
      <w:pPr>
        <w:pStyle w:val="NoSpacing"/>
      </w:pPr>
      <w:r>
        <w:tab/>
      </w:r>
      <w:r>
        <w:tab/>
        <w:t xml:space="preserve">of Reading(q.v.).      ( </w:t>
      </w:r>
      <w:hyperlink r:id="rId6" w:history="1">
        <w:r w:rsidRPr="00365C30">
          <w:rPr>
            <w:rStyle w:val="Hyperlink"/>
          </w:rPr>
          <w:t>https://waalt.uh.edu/index.php/CP40/861</w:t>
        </w:r>
      </w:hyperlink>
      <w:r>
        <w:t xml:space="preserve"> )</w:t>
      </w:r>
    </w:p>
    <w:p w14:paraId="2DF21ED7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Clive, Abbot of Cirencester(q.v.), brought a plaint of debt against</w:t>
      </w:r>
    </w:p>
    <w:p w14:paraId="3C95FACB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60C30BAB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5A39BBA" w14:textId="77777777" w:rsidR="00696A0A" w:rsidRDefault="00696A0A" w:rsidP="00696A0A">
      <w:pPr>
        <w:rPr>
          <w:rFonts w:ascii="Times New Roman" w:hAnsi="Times New Roman" w:cs="Times New Roman"/>
        </w:rPr>
      </w:pPr>
    </w:p>
    <w:p w14:paraId="609A0B08" w14:textId="77777777" w:rsidR="00696A0A" w:rsidRDefault="00696A0A" w:rsidP="00696A0A">
      <w:pPr>
        <w:rPr>
          <w:rFonts w:ascii="Times New Roman" w:hAnsi="Times New Roman" w:cs="Times New Roman"/>
        </w:rPr>
      </w:pPr>
    </w:p>
    <w:p w14:paraId="10A6114B" w14:textId="77777777" w:rsidR="00696A0A" w:rsidRDefault="00696A0A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14:paraId="53DA61E3" w14:textId="63D0D035" w:rsidR="00AB46E0" w:rsidRDefault="00AB46E0" w:rsidP="00696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May 2023</w:t>
      </w:r>
    </w:p>
    <w:p w14:paraId="4DF2267D" w14:textId="77777777" w:rsidR="006B2F86" w:rsidRPr="00E71FC3" w:rsidRDefault="00AB46E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C934" w14:textId="77777777" w:rsidR="00696A0A" w:rsidRDefault="00696A0A" w:rsidP="00E71FC3">
      <w:r>
        <w:separator/>
      </w:r>
    </w:p>
  </w:endnote>
  <w:endnote w:type="continuationSeparator" w:id="0">
    <w:p w14:paraId="44EF0CCA" w14:textId="77777777" w:rsidR="00696A0A" w:rsidRDefault="00696A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66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64BF" w14:textId="77777777" w:rsidR="00696A0A" w:rsidRDefault="00696A0A" w:rsidP="00E71FC3">
      <w:r>
        <w:separator/>
      </w:r>
    </w:p>
  </w:footnote>
  <w:footnote w:type="continuationSeparator" w:id="0">
    <w:p w14:paraId="307BFFF0" w14:textId="77777777" w:rsidR="00696A0A" w:rsidRDefault="00696A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A0A"/>
    <w:rsid w:val="001A7C09"/>
    <w:rsid w:val="00577BD5"/>
    <w:rsid w:val="00656CBA"/>
    <w:rsid w:val="00696A0A"/>
    <w:rsid w:val="006A1F77"/>
    <w:rsid w:val="00733BE7"/>
    <w:rsid w:val="00AB46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24C2F"/>
  <w15:chartTrackingRefBased/>
  <w15:docId w15:val="{2A5D10FC-065A-4C8F-B4EA-14C96B6F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A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46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2017-06-28T16:02:00Z</dcterms:created>
  <dcterms:modified xsi:type="dcterms:W3CDTF">2023-05-18T11:11:00Z</dcterms:modified>
</cp:coreProperties>
</file>